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7079" w:rsidRDefault="00CA0727">
      <w:r>
        <w:rPr>
          <w:noProof/>
          <w:lang w:eastAsia="en-GB"/>
        </w:rPr>
        <w:drawing>
          <wp:inline distT="0" distB="0" distL="0" distR="0" wp14:anchorId="20910D27" wp14:editId="43A48B87">
            <wp:extent cx="5562600" cy="3783317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7364" cy="380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Default="00CA0727">
      <w:r>
        <w:rPr>
          <w:noProof/>
          <w:lang w:eastAsia="en-GB"/>
        </w:rPr>
        <w:drawing>
          <wp:inline distT="0" distB="0" distL="0" distR="0" wp14:anchorId="4B63A9F2" wp14:editId="3F6358A1">
            <wp:extent cx="5562600" cy="461335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87657" cy="463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Default="00CA0727">
      <w:r>
        <w:rPr>
          <w:noProof/>
          <w:lang w:eastAsia="en-GB"/>
        </w:rPr>
        <w:lastRenderedPageBreak/>
        <w:drawing>
          <wp:inline distT="0" distB="0" distL="0" distR="0" wp14:anchorId="2076C5AE" wp14:editId="4F985977">
            <wp:extent cx="5200650" cy="351353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09092" cy="3519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Default="00CA0727"/>
    <w:p w:rsidR="00CA0727" w:rsidRDefault="00CA0727">
      <w:bookmarkStart w:id="0" w:name="_GoBack"/>
      <w:r>
        <w:rPr>
          <w:noProof/>
          <w:lang w:eastAsia="en-GB"/>
        </w:rPr>
        <w:drawing>
          <wp:inline distT="0" distB="0" distL="0" distR="0" wp14:anchorId="55A18EF5" wp14:editId="2B60996F">
            <wp:extent cx="5393272" cy="31908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3764" cy="3197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CA0727" w:rsidRDefault="00CA0727">
      <w:r>
        <w:rPr>
          <w:noProof/>
          <w:lang w:eastAsia="en-GB"/>
        </w:rPr>
        <w:lastRenderedPageBreak/>
        <w:drawing>
          <wp:inline distT="0" distB="0" distL="0" distR="0" wp14:anchorId="6DFEC6AC" wp14:editId="65F8B6CA">
            <wp:extent cx="5773426" cy="37814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8733" cy="378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Pr="00CA0727" w:rsidRDefault="00CA0727" w:rsidP="00CA0727"/>
    <w:p w:rsidR="00CA0727" w:rsidRDefault="00CA0727" w:rsidP="00CA0727"/>
    <w:p w:rsidR="00CA0727" w:rsidRDefault="00CA0727" w:rsidP="00CA0727">
      <w:pPr>
        <w:tabs>
          <w:tab w:val="left" w:pos="1260"/>
        </w:tabs>
      </w:pPr>
      <w:r>
        <w:lastRenderedPageBreak/>
        <w:tab/>
      </w:r>
      <w:r>
        <w:rPr>
          <w:noProof/>
          <w:lang w:eastAsia="en-GB"/>
        </w:rPr>
        <w:drawing>
          <wp:inline distT="0" distB="0" distL="0" distR="0" wp14:anchorId="75709493" wp14:editId="6525F25E">
            <wp:extent cx="5504938" cy="3761740"/>
            <wp:effectExtent l="0" t="0" r="63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19839" cy="3771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71049717" wp14:editId="266B4861">
            <wp:extent cx="5391150" cy="4392789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4267" cy="4403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Default="00CA0727" w:rsidP="00CA0727">
      <w:pPr>
        <w:tabs>
          <w:tab w:val="left" w:pos="1260"/>
        </w:tabs>
      </w:pPr>
    </w:p>
    <w:p w:rsidR="00CA0727" w:rsidRDefault="00CA0727" w:rsidP="00CA0727">
      <w:pPr>
        <w:tabs>
          <w:tab w:val="left" w:pos="1260"/>
        </w:tabs>
      </w:pPr>
      <w:r>
        <w:rPr>
          <w:noProof/>
          <w:lang w:eastAsia="en-GB"/>
        </w:rPr>
        <w:lastRenderedPageBreak/>
        <w:drawing>
          <wp:inline distT="0" distB="0" distL="0" distR="0" wp14:anchorId="217BBB55" wp14:editId="6B9A2261">
            <wp:extent cx="5076825" cy="7500257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1846" cy="750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27" w:rsidRPr="00CA0727" w:rsidRDefault="00CA0727" w:rsidP="00CA0727">
      <w:pPr>
        <w:tabs>
          <w:tab w:val="left" w:pos="1260"/>
        </w:tabs>
      </w:pPr>
      <w:r>
        <w:rPr>
          <w:noProof/>
          <w:lang w:eastAsia="en-GB"/>
        </w:rPr>
        <w:lastRenderedPageBreak/>
        <w:drawing>
          <wp:inline distT="0" distB="0" distL="0" distR="0" wp14:anchorId="7E895D31" wp14:editId="18CC1E94">
            <wp:extent cx="4933950" cy="61235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38759" cy="6129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 wp14:anchorId="6E9590B6" wp14:editId="7DFBDF75">
            <wp:extent cx="5731510" cy="2837180"/>
            <wp:effectExtent l="0" t="0" r="254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4F1F59D2" wp14:editId="1C5AA646">
            <wp:extent cx="5400675" cy="3787486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6667" cy="379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0727" w:rsidRPr="00CA072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727"/>
    <w:rsid w:val="00622615"/>
    <w:rsid w:val="00660618"/>
    <w:rsid w:val="00CA07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897FBB"/>
  <w15:chartTrackingRefBased/>
  <w15:docId w15:val="{2EDE2483-004D-4A7C-8375-9858C5F66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7C6103ED31D16449C68A7BF2D9CE16D" ma:contentTypeVersion="15" ma:contentTypeDescription="Create a new document." ma:contentTypeScope="" ma:versionID="f910e0884f03a04d7ee42f227eb79ded">
  <xsd:schema xmlns:xsd="http://www.w3.org/2001/XMLSchema" xmlns:xs="http://www.w3.org/2001/XMLSchema" xmlns:p="http://schemas.microsoft.com/office/2006/metadata/properties" xmlns:ns2="06850693-8438-469f-ab7d-61354bc6702b" xmlns:ns3="222c231a-453e-45cd-9137-ffbf24bab728" targetNamespace="http://schemas.microsoft.com/office/2006/metadata/properties" ma:root="true" ma:fieldsID="8af11e815b42b0a8d2068d05e661df92" ns2:_="" ns3:_="">
    <xsd:import namespace="06850693-8438-469f-ab7d-61354bc6702b"/>
    <xsd:import namespace="222c231a-453e-45cd-9137-ffbf24bab72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850693-8438-469f-ab7d-61354bc670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b4fc6c99-5d3c-4de6-bcf3-28eb966e72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2c231a-453e-45cd-9137-ffbf24bab72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84f5d6da-c37f-4265-99e2-32b185b2f9bf}" ma:internalName="TaxCatchAll" ma:showField="CatchAllData" ma:web="222c231a-453e-45cd-9137-ffbf24bab72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22c231a-453e-45cd-9137-ffbf24bab728" xsi:nil="true"/>
    <lcf76f155ced4ddcb4097134ff3c332f xmlns="06850693-8438-469f-ab7d-61354bc6702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9C5AF92-B9EA-4D8C-9AA7-11931671AC7D}"/>
</file>

<file path=customXml/itemProps2.xml><?xml version="1.0" encoding="utf-8"?>
<ds:datastoreItem xmlns:ds="http://schemas.openxmlformats.org/officeDocument/2006/customXml" ds:itemID="{162B44C8-29AF-4B7C-A4C3-ACD975CC7B25}"/>
</file>

<file path=customXml/itemProps3.xml><?xml version="1.0" encoding="utf-8"?>
<ds:datastoreItem xmlns:ds="http://schemas.openxmlformats.org/officeDocument/2006/customXml" ds:itemID="{9CFCA7A9-C889-4000-99EA-56E0B2796153}"/>
</file>

<file path=docProps/app.xml><?xml version="1.0" encoding="utf-8"?>
<Properties xmlns="http://schemas.openxmlformats.org/officeDocument/2006/extended-properties" xmlns:vt="http://schemas.openxmlformats.org/officeDocument/2006/docPropsVTypes">
  <Template>B7768071</Template>
  <TotalTime>10</TotalTime>
  <Pages>7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 Johns Green Primary School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Staff - Clare Skinner</dc:creator>
  <cp:keywords/>
  <dc:description/>
  <cp:lastModifiedBy>Staff - Clare Skinner</cp:lastModifiedBy>
  <cp:revision>1</cp:revision>
  <dcterms:created xsi:type="dcterms:W3CDTF">2024-10-10T16:17:00Z</dcterms:created>
  <dcterms:modified xsi:type="dcterms:W3CDTF">2024-10-10T16:27:00Z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0x01010007C6103ED31D16449C68A7BF2D9CE16D</vt:lpwstr>
  </property>
</Properties>
</file>